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F9B49B" w14:textId="77777777" w:rsidR="00850AE1" w:rsidRDefault="00850AE1" w:rsidP="00850AE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GODEWYN</w:t>
      </w:r>
      <w:r>
        <w:rPr>
          <w:rFonts w:cs="Times New Roman"/>
          <w:szCs w:val="24"/>
        </w:rPr>
        <w:t xml:space="preserve"> 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fl.1423)</w:t>
      </w:r>
    </w:p>
    <w:p w14:paraId="6D925F32" w14:textId="77777777" w:rsidR="00850AE1" w:rsidRDefault="00850AE1" w:rsidP="00850AE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Draper.</w:t>
      </w:r>
    </w:p>
    <w:p w14:paraId="235AE68B" w14:textId="77777777" w:rsidR="00850AE1" w:rsidRDefault="00850AE1" w:rsidP="00850AE1">
      <w:pPr>
        <w:pStyle w:val="NoSpacing"/>
        <w:rPr>
          <w:rFonts w:cs="Times New Roman"/>
          <w:szCs w:val="24"/>
        </w:rPr>
      </w:pPr>
    </w:p>
    <w:p w14:paraId="714B3331" w14:textId="77777777" w:rsidR="00850AE1" w:rsidRDefault="00850AE1" w:rsidP="00850AE1">
      <w:pPr>
        <w:pStyle w:val="NoSpacing"/>
        <w:rPr>
          <w:rFonts w:cs="Times New Roman"/>
          <w:szCs w:val="24"/>
        </w:rPr>
      </w:pPr>
    </w:p>
    <w:p w14:paraId="6CF7D0B0" w14:textId="77777777" w:rsidR="00850AE1" w:rsidRDefault="00850AE1" w:rsidP="00850AE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1423</w:t>
      </w:r>
      <w:r>
        <w:rPr>
          <w:rFonts w:cs="Times New Roman"/>
          <w:szCs w:val="24"/>
        </w:rPr>
        <w:tab/>
        <w:t>He took an apprentice, John Linton(q.v.).</w:t>
      </w:r>
    </w:p>
    <w:p w14:paraId="7A0DF3BC" w14:textId="77777777" w:rsidR="00850AE1" w:rsidRDefault="00850AE1" w:rsidP="00850AE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8D78EF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>)</w:t>
      </w:r>
    </w:p>
    <w:p w14:paraId="044C609F" w14:textId="77777777" w:rsidR="00850AE1" w:rsidRDefault="00850AE1" w:rsidP="00850AE1">
      <w:pPr>
        <w:pStyle w:val="NoSpacing"/>
        <w:rPr>
          <w:rFonts w:cs="Times New Roman"/>
          <w:szCs w:val="24"/>
        </w:rPr>
      </w:pPr>
    </w:p>
    <w:p w14:paraId="012367D7" w14:textId="77777777" w:rsidR="00850AE1" w:rsidRDefault="00850AE1" w:rsidP="00850AE1">
      <w:pPr>
        <w:pStyle w:val="NoSpacing"/>
        <w:rPr>
          <w:rFonts w:cs="Times New Roman"/>
          <w:szCs w:val="24"/>
        </w:rPr>
      </w:pPr>
    </w:p>
    <w:p w14:paraId="46535FCC" w14:textId="77777777" w:rsidR="00850AE1" w:rsidRDefault="00850AE1" w:rsidP="00850AE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May 2024</w:t>
      </w:r>
    </w:p>
    <w:p w14:paraId="28F5D39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3D1875" w14:textId="77777777" w:rsidR="00850AE1" w:rsidRDefault="00850AE1" w:rsidP="009139A6">
      <w:r>
        <w:separator/>
      </w:r>
    </w:p>
  </w:endnote>
  <w:endnote w:type="continuationSeparator" w:id="0">
    <w:p w14:paraId="570D1C73" w14:textId="77777777" w:rsidR="00850AE1" w:rsidRDefault="00850AE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FA32E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94C1F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99243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C19C41" w14:textId="77777777" w:rsidR="00850AE1" w:rsidRDefault="00850AE1" w:rsidP="009139A6">
      <w:r>
        <w:separator/>
      </w:r>
    </w:p>
  </w:footnote>
  <w:footnote w:type="continuationSeparator" w:id="0">
    <w:p w14:paraId="508FE0FC" w14:textId="77777777" w:rsidR="00850AE1" w:rsidRDefault="00850AE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D61D2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17D42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19F45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AE1"/>
    <w:rsid w:val="000666E0"/>
    <w:rsid w:val="002510B7"/>
    <w:rsid w:val="00270799"/>
    <w:rsid w:val="005C130B"/>
    <w:rsid w:val="00626889"/>
    <w:rsid w:val="00826F5C"/>
    <w:rsid w:val="00850AE1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65D30D"/>
  <w15:chartTrackingRefBased/>
  <w15:docId w15:val="{0EC8B2BC-7C7E-47E0-ABF8-A239DA5D8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50AE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2024-05-27T20:03:00Z</dcterms:created>
  <dcterms:modified xsi:type="dcterms:W3CDTF">2024-05-27T20:04:00Z</dcterms:modified>
</cp:coreProperties>
</file>